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A7CFB" w14:textId="3D52CFC7" w:rsidR="00923404" w:rsidRDefault="00923404" w:rsidP="009234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RYCHARD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>)</w:t>
      </w:r>
    </w:p>
    <w:p w14:paraId="28396235" w14:textId="77777777" w:rsidR="00923404" w:rsidRDefault="00923404" w:rsidP="009234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C79477F" w14:textId="77777777" w:rsidR="00923404" w:rsidRDefault="00923404" w:rsidP="00923404">
      <w:pPr>
        <w:pStyle w:val="NoSpacing"/>
        <w:rPr>
          <w:rFonts w:cs="Times New Roman"/>
          <w:szCs w:val="24"/>
        </w:rPr>
      </w:pPr>
    </w:p>
    <w:p w14:paraId="13B8AE7A" w14:textId="77777777" w:rsidR="00923404" w:rsidRDefault="00923404" w:rsidP="00923404">
      <w:pPr>
        <w:pStyle w:val="NoSpacing"/>
        <w:rPr>
          <w:rFonts w:cs="Times New Roman"/>
          <w:szCs w:val="24"/>
        </w:rPr>
      </w:pPr>
    </w:p>
    <w:p w14:paraId="2F0A41E8" w14:textId="2CB92DAE" w:rsidR="00923404" w:rsidRDefault="00923404" w:rsidP="009234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>5 Oct.1411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>.</w:t>
      </w:r>
    </w:p>
    <w:p w14:paraId="378F34FA" w14:textId="2615315D" w:rsidR="00923404" w:rsidRDefault="00923404" w:rsidP="009234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 and 436)</w:t>
      </w:r>
    </w:p>
    <w:p w14:paraId="0BF0308B" w14:textId="77777777" w:rsidR="00923404" w:rsidRDefault="00923404" w:rsidP="00923404">
      <w:pPr>
        <w:pStyle w:val="NoSpacing"/>
        <w:rPr>
          <w:rFonts w:cs="Times New Roman"/>
          <w:szCs w:val="24"/>
        </w:rPr>
      </w:pPr>
    </w:p>
    <w:p w14:paraId="1882F02F" w14:textId="77777777" w:rsidR="00923404" w:rsidRDefault="00923404" w:rsidP="00923404">
      <w:pPr>
        <w:pStyle w:val="NoSpacing"/>
        <w:rPr>
          <w:rFonts w:cs="Times New Roman"/>
          <w:szCs w:val="24"/>
        </w:rPr>
      </w:pPr>
    </w:p>
    <w:p w14:paraId="7244EA93" w14:textId="77777777" w:rsidR="00923404" w:rsidRPr="00813E4E" w:rsidRDefault="00923404" w:rsidP="009234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21D5AB4F" w14:textId="58E80FBF" w:rsidR="00BA00AB" w:rsidRPr="0092340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9234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46C87" w14:textId="77777777" w:rsidR="00923404" w:rsidRDefault="00923404" w:rsidP="009139A6">
      <w:r>
        <w:separator/>
      </w:r>
    </w:p>
  </w:endnote>
  <w:endnote w:type="continuationSeparator" w:id="0">
    <w:p w14:paraId="70749B8F" w14:textId="77777777" w:rsidR="00923404" w:rsidRDefault="009234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87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68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2B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BF5B" w14:textId="77777777" w:rsidR="00923404" w:rsidRDefault="00923404" w:rsidP="009139A6">
      <w:r>
        <w:separator/>
      </w:r>
    </w:p>
  </w:footnote>
  <w:footnote w:type="continuationSeparator" w:id="0">
    <w:p w14:paraId="3BDE09D8" w14:textId="77777777" w:rsidR="00923404" w:rsidRDefault="009234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18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C65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E0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404"/>
    <w:rsid w:val="000666E0"/>
    <w:rsid w:val="002510B7"/>
    <w:rsid w:val="005C130B"/>
    <w:rsid w:val="00826F5C"/>
    <w:rsid w:val="009139A6"/>
    <w:rsid w:val="00923404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2B7F5"/>
  <w15:chartTrackingRefBased/>
  <w15:docId w15:val="{0074EDAC-634B-42D9-8E65-2280B5D0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2022-11-25T08:29:00Z</dcterms:created>
  <dcterms:modified xsi:type="dcterms:W3CDTF">2022-11-25T08:30:00Z</dcterms:modified>
</cp:coreProperties>
</file>